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02617C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ул. Учительская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1</w:t>
      </w:r>
      <w:proofErr w:type="gramEnd"/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02617C">
        <w:rPr>
          <w:i/>
          <w:iCs/>
        </w:rPr>
        <w:t>От 0+0 до 0+395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60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9"/>
        <w:gridCol w:w="1784"/>
        <w:gridCol w:w="2495"/>
        <w:gridCol w:w="826"/>
        <w:gridCol w:w="698"/>
        <w:gridCol w:w="801"/>
        <w:gridCol w:w="1363"/>
        <w:gridCol w:w="480"/>
        <w:gridCol w:w="1015"/>
        <w:gridCol w:w="741"/>
      </w:tblGrid>
      <w:tr w:rsidR="001842E0" w:rsidTr="001E3CED">
        <w:trPr>
          <w:trHeight w:val="21"/>
          <w:tblHeader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№ </w:t>
            </w:r>
            <w:proofErr w:type="spellStart"/>
            <w:r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  <w:r>
              <w:rPr>
                <w:rFonts w:ascii="Arial" w:hAnsi="Arial" w:cs="Arial"/>
                <w:b/>
                <w:bCs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1E3CE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</w:t>
            </w: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2</w:t>
            </w:r>
            <w:proofErr w:type="gramEnd"/>
            <w:r>
              <w:rPr>
                <w:rFonts w:ascii="Arial" w:hAnsi="Arial" w:cs="Arial"/>
                <w:b/>
                <w:bCs/>
                <w:szCs w:val="16"/>
              </w:rPr>
              <w:t xml:space="preserve"> (</w:t>
            </w:r>
            <w:proofErr w:type="spellStart"/>
            <w:r w:rsidR="001E3CED">
              <w:rPr>
                <w:rFonts w:ascii="Arial" w:hAnsi="Arial" w:cs="Arial"/>
                <w:b/>
                <w:bCs/>
                <w:szCs w:val="16"/>
              </w:rPr>
              <w:t>зип</w:t>
            </w:r>
            <w:proofErr w:type="spellEnd"/>
            <w:r>
              <w:rPr>
                <w:rFonts w:ascii="Arial" w:hAnsi="Arial" w:cs="Arial"/>
                <w:b/>
                <w:bCs/>
                <w:szCs w:val="16"/>
              </w:rPr>
              <w:t>)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</w:t>
            </w:r>
            <w:proofErr w:type="spellStart"/>
            <w:r>
              <w:rPr>
                <w:rFonts w:ascii="Arial" w:hAnsi="Arial" w:cs="Arial"/>
                <w:b/>
                <w:bCs/>
                <w:szCs w:val="16"/>
              </w:rPr>
              <w:t>км+м</w:t>
            </w:r>
            <w:proofErr w:type="spellEnd"/>
            <w:r>
              <w:rPr>
                <w:rFonts w:ascii="Arial" w:hAnsi="Arial" w:cs="Arial"/>
                <w:b/>
                <w:bCs/>
                <w:szCs w:val="16"/>
              </w:rPr>
              <w:t>)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1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 w:rsidTr="001E3CED">
        <w:trPr>
          <w:trHeight w:val="21"/>
          <w:tblHeader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02617C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Pr="0002617C" w:rsidRDefault="0002617C" w:rsidP="0002617C">
            <w:pPr>
              <w:rPr>
                <w:rFonts w:ascii="Arial" w:hAnsi="Arial" w:cs="Arial"/>
                <w:b/>
                <w:szCs w:val="16"/>
              </w:rPr>
            </w:pPr>
            <w:r w:rsidRPr="0002617C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</w:tr>
      <w:tr w:rsidR="0002617C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0+26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02617C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</w:tr>
      <w:tr w:rsidR="0002617C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Pr="0002617C" w:rsidRDefault="0002617C" w:rsidP="0002617C">
            <w:pPr>
              <w:rPr>
                <w:rFonts w:ascii="Arial" w:hAnsi="Arial" w:cs="Arial"/>
                <w:b/>
                <w:szCs w:val="16"/>
              </w:rPr>
            </w:pPr>
            <w:r w:rsidRPr="0002617C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2617C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Pr="0002617C" w:rsidRDefault="0002617C" w:rsidP="0002617C">
            <w:pPr>
              <w:rPr>
                <w:rFonts w:ascii="Arial" w:hAnsi="Arial" w:cs="Arial"/>
                <w:b/>
                <w:szCs w:val="16"/>
              </w:rPr>
            </w:pPr>
            <w:r w:rsidRPr="0002617C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2617C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Pr="0002617C" w:rsidRDefault="0002617C" w:rsidP="0002617C">
            <w:pPr>
              <w:rPr>
                <w:rFonts w:ascii="Arial" w:hAnsi="Arial" w:cs="Arial"/>
                <w:b/>
                <w:szCs w:val="16"/>
              </w:rPr>
            </w:pPr>
            <w:r w:rsidRPr="0002617C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2617C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Pr="0002617C" w:rsidRDefault="0002617C" w:rsidP="0002617C">
            <w:pPr>
              <w:rPr>
                <w:rFonts w:ascii="Arial" w:hAnsi="Arial" w:cs="Arial"/>
                <w:b/>
                <w:szCs w:val="16"/>
              </w:rPr>
            </w:pPr>
            <w:r w:rsidRPr="0002617C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02617C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Pr="0002617C" w:rsidRDefault="0002617C" w:rsidP="0002617C">
            <w:pPr>
              <w:rPr>
                <w:rFonts w:ascii="Arial" w:hAnsi="Arial" w:cs="Arial"/>
                <w:b/>
                <w:szCs w:val="16"/>
              </w:rPr>
            </w:pPr>
            <w:r w:rsidRPr="0002617C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17C" w:rsidRDefault="0002617C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 w:rsidTr="001E3CED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2617C">
            <w:pPr>
              <w:rPr>
                <w:rFonts w:ascii="Arial" w:hAnsi="Arial" w:cs="Arial"/>
                <w:szCs w:val="16"/>
              </w:rPr>
            </w:pPr>
            <w:bookmarkStart w:id="3" w:name="EXP1"/>
            <w:bookmarkEnd w:id="3"/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02617C" w:rsidRDefault="0002617C" w:rsidP="0002617C">
            <w:pPr>
              <w:rPr>
                <w:rFonts w:ascii="Arial" w:hAnsi="Arial" w:cs="Arial"/>
                <w:b/>
                <w:szCs w:val="16"/>
              </w:rPr>
            </w:pPr>
            <w:r w:rsidRPr="0002617C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02617C" w:rsidP="0002617C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02617C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1E3CED" w:rsidRDefault="001E3CED" w:rsidP="001E3CED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1E3CED" w:rsidRDefault="001E3CED" w:rsidP="001E3CE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Учительская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1</w:t>
      </w:r>
      <w:proofErr w:type="gramEnd"/>
    </w:p>
    <w:p w:rsidR="001E3CED" w:rsidRDefault="001E3CED" w:rsidP="001E3CED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0+395</w:t>
      </w:r>
    </w:p>
    <w:p w:rsidR="001E3CED" w:rsidRDefault="001E3CED" w:rsidP="001E3CED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1E3CED" w:rsidRDefault="001E3CED" w:rsidP="001E3CED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62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1363"/>
        <w:gridCol w:w="1363"/>
        <w:gridCol w:w="1287"/>
        <w:gridCol w:w="1287"/>
        <w:gridCol w:w="1287"/>
        <w:gridCol w:w="1287"/>
        <w:gridCol w:w="1287"/>
      </w:tblGrid>
      <w:tr w:rsidR="001E3CED" w:rsidTr="00982551">
        <w:trPr>
          <w:cantSplit/>
          <w:trHeight w:val="23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E3CED" w:rsidTr="00982551">
        <w:trPr>
          <w:trHeight w:val="23"/>
          <w:tblHeader/>
          <w:jc w:val="center"/>
        </w:trPr>
        <w:tc>
          <w:tcPr>
            <w:tcW w:w="46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1E3CED" w:rsidTr="00982551">
        <w:trPr>
          <w:trHeight w:val="23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1E3CED" w:rsidTr="00982551">
        <w:trPr>
          <w:trHeight w:val="23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</w:tr>
      <w:tr w:rsidR="001E3CED" w:rsidTr="00982551">
        <w:trPr>
          <w:trHeight w:val="23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0+373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</w:tbl>
    <w:p w:rsidR="001E3CED" w:rsidRDefault="001E3CED" w:rsidP="001E3CED">
      <w:pPr>
        <w:pStyle w:val="a3"/>
        <w:rPr>
          <w:rFonts w:eastAsia="MS Mincho"/>
        </w:rPr>
      </w:pPr>
    </w:p>
    <w:p w:rsidR="001E3CED" w:rsidRDefault="001E3CED" w:rsidP="001E3CED">
      <w:pPr>
        <w:jc w:val="center"/>
        <w:rPr>
          <w:rFonts w:ascii="Arial" w:hAnsi="Arial" w:cs="Arial"/>
          <w:b/>
          <w:bCs/>
        </w:rPr>
      </w:pPr>
    </w:p>
    <w:p w:rsidR="001E3CED" w:rsidRDefault="001E3CED" w:rsidP="001E3CED">
      <w:pPr>
        <w:jc w:val="center"/>
        <w:rPr>
          <w:rFonts w:ascii="Arial" w:hAnsi="Arial" w:cs="Arial"/>
          <w:b/>
          <w:bCs/>
        </w:rPr>
      </w:pPr>
    </w:p>
    <w:p w:rsidR="001E3CED" w:rsidRDefault="001E3CED" w:rsidP="001E3CED">
      <w:pPr>
        <w:jc w:val="center"/>
        <w:rPr>
          <w:rFonts w:ascii="Arial" w:hAnsi="Arial" w:cs="Arial"/>
          <w:b/>
          <w:bCs/>
        </w:rPr>
      </w:pPr>
    </w:p>
    <w:p w:rsidR="001E3CED" w:rsidRDefault="001E3CED" w:rsidP="001E3CED">
      <w:pPr>
        <w:jc w:val="center"/>
        <w:rPr>
          <w:rFonts w:ascii="Arial" w:hAnsi="Arial" w:cs="Arial"/>
          <w:b/>
          <w:bCs/>
        </w:rPr>
      </w:pPr>
    </w:p>
    <w:p w:rsidR="001E3CED" w:rsidRDefault="001E3CED" w:rsidP="001E3CED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1E3CED" w:rsidRDefault="001E3CED" w:rsidP="001E3CED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Учительская часть</w:t>
      </w:r>
      <w:proofErr w:type="gramStart"/>
      <w:r>
        <w:rPr>
          <w:rFonts w:ascii="Arial" w:eastAsia="MS Mincho" w:hAnsi="Arial" w:cs="Arial"/>
          <w:b/>
          <w:bCs/>
          <w:i/>
          <w:iCs/>
        </w:rPr>
        <w:t>1</w:t>
      </w:r>
      <w:proofErr w:type="gramEnd"/>
    </w:p>
    <w:p w:rsidR="001E3CED" w:rsidRDefault="001E3CED" w:rsidP="001E3CED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0+395</w:t>
      </w:r>
    </w:p>
    <w:p w:rsidR="001E3CED" w:rsidRDefault="001E3CED" w:rsidP="001E3CED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1E3CED" w:rsidRDefault="001E3CED" w:rsidP="001E3CED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6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8"/>
        <w:gridCol w:w="1430"/>
        <w:gridCol w:w="1462"/>
        <w:gridCol w:w="1451"/>
        <w:gridCol w:w="1686"/>
        <w:gridCol w:w="1652"/>
        <w:gridCol w:w="1687"/>
      </w:tblGrid>
      <w:tr w:rsidR="001E3CED" w:rsidTr="00982551">
        <w:trPr>
          <w:trHeight w:val="20"/>
          <w:tblHeader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1E3CED" w:rsidTr="00982551">
        <w:trPr>
          <w:trHeight w:val="20"/>
          <w:tblHeader/>
          <w:jc w:val="center"/>
        </w:trPr>
        <w:tc>
          <w:tcPr>
            <w:tcW w:w="59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3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6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8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1E3CED" w:rsidTr="00982551">
        <w:trPr>
          <w:trHeight w:val="20"/>
          <w:tblHeader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ED" w:rsidRDefault="001E3CED" w:rsidP="0098255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1E3CED" w:rsidTr="00982551">
        <w:trPr>
          <w:trHeight w:val="20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</w:tr>
      <w:tr w:rsidR="001E3CED" w:rsidTr="00982551">
        <w:trPr>
          <w:trHeight w:val="20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</w:tr>
      <w:tr w:rsidR="001E3CED" w:rsidTr="00982551">
        <w:trPr>
          <w:trHeight w:val="20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CED" w:rsidRDefault="001E3CED" w:rsidP="00982551">
            <w:pPr>
              <w:rPr>
                <w:rFonts w:ascii="Arial" w:hAnsi="Arial" w:cs="Arial"/>
              </w:rPr>
            </w:pPr>
          </w:p>
        </w:tc>
      </w:tr>
    </w:tbl>
    <w:p w:rsidR="001E3CED" w:rsidRDefault="001E3CED" w:rsidP="001E3CED">
      <w:pPr>
        <w:pStyle w:val="a3"/>
        <w:rPr>
          <w:rFonts w:eastAsia="MS Mincho"/>
        </w:rPr>
      </w:pPr>
    </w:p>
    <w:p w:rsidR="001E3CED" w:rsidRDefault="001E3CED" w:rsidP="001E3CED">
      <w:pPr>
        <w:pStyle w:val="a3"/>
        <w:rPr>
          <w:rFonts w:eastAsia="MS Mincho"/>
        </w:rPr>
      </w:pPr>
    </w:p>
    <w:p w:rsidR="001E3CED" w:rsidRDefault="001E3CED">
      <w:pPr>
        <w:pStyle w:val="a3"/>
        <w:rPr>
          <w:rFonts w:eastAsia="MS Mincho"/>
        </w:rPr>
      </w:pPr>
    </w:p>
    <w:sectPr w:rsidR="001E3CED" w:rsidSect="001E3CED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2617C"/>
    <w:rsid w:val="0002617C"/>
    <w:rsid w:val="001842E0"/>
    <w:rsid w:val="001E3CED"/>
    <w:rsid w:val="00215347"/>
    <w:rsid w:val="00CF1149"/>
    <w:rsid w:val="00EC0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1C7"/>
    <w:rPr>
      <w:sz w:val="24"/>
      <w:szCs w:val="24"/>
    </w:rPr>
  </w:style>
  <w:style w:type="paragraph" w:styleId="1">
    <w:name w:val="heading 1"/>
    <w:basedOn w:val="a"/>
    <w:next w:val="a"/>
    <w:qFormat/>
    <w:rsid w:val="00EC01C7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C01C7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1E3CED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1E3CED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1E3CED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1E3CED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1E3CED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2019-06-08T11:26:00Z</dcterms:created>
  <dcterms:modified xsi:type="dcterms:W3CDTF">2019-06-08T11:26:00Z</dcterms:modified>
</cp:coreProperties>
</file>